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CDC6E" w14:textId="77777777" w:rsidR="006B2F86" w:rsidRDefault="00B55263" w:rsidP="00E71FC3">
      <w:pPr>
        <w:pStyle w:val="NoSpacing"/>
      </w:pPr>
      <w:r>
        <w:rPr>
          <w:u w:val="single"/>
        </w:rPr>
        <w:t>Ralph ASSHETON</w:t>
      </w:r>
      <w:r>
        <w:t xml:space="preserve">    </w:t>
      </w:r>
      <w:proofErr w:type="gramStart"/>
      <w:r>
        <w:t xml:space="preserve">   (</w:t>
      </w:r>
      <w:proofErr w:type="gramEnd"/>
      <w:r>
        <w:t>fl.1467-83)</w:t>
      </w:r>
    </w:p>
    <w:p w14:paraId="69E153DB" w14:textId="5A330179" w:rsidR="00B55263" w:rsidRDefault="00B55263" w:rsidP="00E71FC3">
      <w:pPr>
        <w:pStyle w:val="NoSpacing"/>
      </w:pPr>
      <w:r>
        <w:t xml:space="preserve">of </w:t>
      </w:r>
      <w:proofErr w:type="spellStart"/>
      <w:r>
        <w:t>Fryton</w:t>
      </w:r>
      <w:proofErr w:type="spellEnd"/>
      <w:r>
        <w:t xml:space="preserve"> in Ryedale, North Riding of Yorkshire.</w:t>
      </w:r>
    </w:p>
    <w:p w14:paraId="71CC5C3D" w14:textId="47FB95D5" w:rsidR="00B55263" w:rsidRDefault="00B55263" w:rsidP="00E71FC3">
      <w:pPr>
        <w:pStyle w:val="NoSpacing"/>
      </w:pPr>
    </w:p>
    <w:p w14:paraId="19AFE805" w14:textId="0C64C0EA" w:rsidR="00B55263" w:rsidRDefault="00B55263" w:rsidP="00E71FC3">
      <w:pPr>
        <w:pStyle w:val="NoSpacing"/>
      </w:pPr>
    </w:p>
    <w:p w14:paraId="10499439" w14:textId="47BD9828" w:rsidR="00B55263" w:rsidRDefault="00B55263" w:rsidP="00E71FC3">
      <w:pPr>
        <w:pStyle w:val="NoSpacing"/>
      </w:pPr>
      <w:r>
        <w:t xml:space="preserve">  1 Oct.1467</w:t>
      </w:r>
      <w:r>
        <w:tab/>
        <w:t xml:space="preserve">Was on a commission to arrest John </w:t>
      </w:r>
      <w:proofErr w:type="spellStart"/>
      <w:r>
        <w:t>Slingsby</w:t>
      </w:r>
      <w:proofErr w:type="spellEnd"/>
      <w:r>
        <w:t>. (C.P.R.1467-77 p.56)</w:t>
      </w:r>
    </w:p>
    <w:p w14:paraId="4F831D7B" w14:textId="28D0566A" w:rsidR="00B55263" w:rsidRDefault="00B55263" w:rsidP="00E71FC3">
      <w:pPr>
        <w:pStyle w:val="NoSpacing"/>
      </w:pPr>
      <w:r>
        <w:t xml:space="preserve">  3 Feb.1472</w:t>
      </w:r>
      <w:r>
        <w:tab/>
        <w:t>He headed the commission to arrest Martin ate Sea(q.v.). (ibid.p.316)</w:t>
      </w:r>
    </w:p>
    <w:p w14:paraId="5B8FF2B4" w14:textId="77777777" w:rsidR="00B55263" w:rsidRDefault="00B55263" w:rsidP="00E71FC3">
      <w:pPr>
        <w:pStyle w:val="NoSpacing"/>
      </w:pPr>
      <w:bookmarkStart w:id="0" w:name="_GoBack"/>
      <w:bookmarkEnd w:id="0"/>
    </w:p>
    <w:p w14:paraId="23E5B3AF" w14:textId="3E2B06EF" w:rsidR="00B55263" w:rsidRDefault="00B55263" w:rsidP="00E71FC3">
      <w:pPr>
        <w:pStyle w:val="NoSpacing"/>
      </w:pPr>
    </w:p>
    <w:p w14:paraId="13B5C7CF" w14:textId="3FBF0087" w:rsidR="00B55263" w:rsidRDefault="00B55263" w:rsidP="00E71FC3">
      <w:pPr>
        <w:pStyle w:val="NoSpacing"/>
      </w:pPr>
    </w:p>
    <w:p w14:paraId="1D841AF4" w14:textId="0AF9B639" w:rsidR="00B55263" w:rsidRPr="00B55263" w:rsidRDefault="00B55263" w:rsidP="00E71FC3">
      <w:pPr>
        <w:pStyle w:val="NoSpacing"/>
      </w:pPr>
      <w:r>
        <w:t>23 January 2018</w:t>
      </w:r>
    </w:p>
    <w:sectPr w:rsidR="00B55263" w:rsidRPr="00B552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A8C4B" w14:textId="77777777" w:rsidR="00B55263" w:rsidRDefault="00B55263" w:rsidP="00E71FC3">
      <w:pPr>
        <w:spacing w:after="0" w:line="240" w:lineRule="auto"/>
      </w:pPr>
      <w:r>
        <w:separator/>
      </w:r>
    </w:p>
  </w:endnote>
  <w:endnote w:type="continuationSeparator" w:id="0">
    <w:p w14:paraId="3D814489" w14:textId="77777777" w:rsidR="00B55263" w:rsidRDefault="00B552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D7B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3683E" w14:textId="77777777" w:rsidR="00B55263" w:rsidRDefault="00B55263" w:rsidP="00E71FC3">
      <w:pPr>
        <w:spacing w:after="0" w:line="240" w:lineRule="auto"/>
      </w:pPr>
      <w:r>
        <w:separator/>
      </w:r>
    </w:p>
  </w:footnote>
  <w:footnote w:type="continuationSeparator" w:id="0">
    <w:p w14:paraId="71FAA0B0" w14:textId="77777777" w:rsidR="00B55263" w:rsidRDefault="00B552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3"/>
    <w:rsid w:val="001A7C09"/>
    <w:rsid w:val="00577BD5"/>
    <w:rsid w:val="00656CBA"/>
    <w:rsid w:val="006A1F77"/>
    <w:rsid w:val="00733BE7"/>
    <w:rsid w:val="00AB52E8"/>
    <w:rsid w:val="00B16D3F"/>
    <w:rsid w:val="00B5526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B9523"/>
  <w15:chartTrackingRefBased/>
  <w15:docId w15:val="{7BDC7553-3FA9-4B8B-9819-22E81164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2018-01-23T08:02:00Z</dcterms:created>
  <dcterms:modified xsi:type="dcterms:W3CDTF">2018-01-23T08:05:00Z</dcterms:modified>
</cp:coreProperties>
</file>